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744" w:rsidRDefault="00125744" w:rsidP="00125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SONDAY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25744" w:rsidRDefault="00125744" w:rsidP="00125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Chelmsford, Essex. Yeoman.</w:t>
      </w:r>
    </w:p>
    <w:p w:rsidR="00125744" w:rsidRDefault="00125744" w:rsidP="00125744">
      <w:pPr>
        <w:rPr>
          <w:rFonts w:ascii="Times New Roman" w:hAnsi="Times New Roman" w:cs="Times New Roman"/>
        </w:rPr>
      </w:pPr>
    </w:p>
    <w:p w:rsidR="00125744" w:rsidRDefault="00125744" w:rsidP="00125744">
      <w:pPr>
        <w:rPr>
          <w:rFonts w:ascii="Times New Roman" w:hAnsi="Times New Roman" w:cs="Times New Roman"/>
        </w:rPr>
      </w:pPr>
    </w:p>
    <w:p w:rsidR="00125744" w:rsidRDefault="00125744" w:rsidP="00125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Harryson</w:t>
      </w:r>
      <w:proofErr w:type="spellEnd"/>
      <w:r>
        <w:rPr>
          <w:rFonts w:ascii="Times New Roman" w:hAnsi="Times New Roman" w:cs="Times New Roman"/>
        </w:rPr>
        <w:t xml:space="preserve"> of London, baker(q.v.), brought a plaint of debt against him.</w:t>
      </w:r>
    </w:p>
    <w:p w:rsidR="00125744" w:rsidRDefault="00125744" w:rsidP="00125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25744" w:rsidRDefault="00125744" w:rsidP="00125744">
      <w:pPr>
        <w:rPr>
          <w:rFonts w:ascii="Times New Roman" w:hAnsi="Times New Roman" w:cs="Times New Roman"/>
        </w:rPr>
      </w:pPr>
    </w:p>
    <w:p w:rsidR="00125744" w:rsidRDefault="00125744" w:rsidP="00125744">
      <w:pPr>
        <w:rPr>
          <w:rFonts w:ascii="Times New Roman" w:hAnsi="Times New Roman" w:cs="Times New Roman"/>
        </w:rPr>
      </w:pPr>
    </w:p>
    <w:p w:rsidR="00125744" w:rsidRDefault="00125744" w:rsidP="001257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January 2018</w:t>
      </w:r>
    </w:p>
    <w:p w:rsidR="006B2F86" w:rsidRPr="00E71FC3" w:rsidRDefault="001257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744" w:rsidRDefault="00125744" w:rsidP="00E71FC3">
      <w:r>
        <w:separator/>
      </w:r>
    </w:p>
  </w:endnote>
  <w:endnote w:type="continuationSeparator" w:id="0">
    <w:p w:rsidR="00125744" w:rsidRDefault="0012574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744" w:rsidRDefault="00125744" w:rsidP="00E71FC3">
      <w:r>
        <w:separator/>
      </w:r>
    </w:p>
  </w:footnote>
  <w:footnote w:type="continuationSeparator" w:id="0">
    <w:p w:rsidR="00125744" w:rsidRDefault="0012574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744"/>
    <w:rsid w:val="0012574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0791FF-876C-462F-B6FB-36E7C1A84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574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257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2018-01-09T20:52:00Z</dcterms:created>
  <dcterms:modified xsi:type="dcterms:W3CDTF">2018-01-09T20:53:00Z</dcterms:modified>
</cp:coreProperties>
</file>